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9A4D45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427FA" w:rsidRPr="00E427FA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ул. </w:t>
      </w:r>
      <w:proofErr w:type="spellStart"/>
      <w:r w:rsidR="00E427FA" w:rsidRPr="00E427FA">
        <w:rPr>
          <w:rFonts w:eastAsia="Arial"/>
          <w:b/>
          <w:kern w:val="3"/>
          <w:sz w:val="24"/>
          <w:szCs w:val="24"/>
          <w:lang w:eastAsia="zh-CN"/>
        </w:rPr>
        <w:t>Юнуса</w:t>
      </w:r>
      <w:proofErr w:type="spellEnd"/>
      <w:r w:rsidR="00E427FA" w:rsidRPr="00E427FA">
        <w:rPr>
          <w:rFonts w:eastAsia="Arial"/>
          <w:b/>
          <w:kern w:val="3"/>
          <w:sz w:val="24"/>
          <w:szCs w:val="24"/>
          <w:lang w:eastAsia="zh-CN"/>
        </w:rPr>
        <w:t xml:space="preserve"> Аминова, д. 11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1215E" w:rsidRPr="00A1215E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59401E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3 500 000,00</w:t>
      </w:r>
      <w:r w:rsidR="0059401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919D8" w:rsidRPr="000919D8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919D8">
        <w:rPr>
          <w:b/>
          <w:color w:val="000000"/>
          <w:kern w:val="3"/>
          <w:sz w:val="24"/>
          <w:szCs w:val="24"/>
          <w:lang w:eastAsia="zh-CN" w:bidi="hi-IN"/>
        </w:rPr>
        <w:t>2 500 000</w:t>
      </w:r>
      <w:r w:rsidR="0059401E" w:rsidRPr="0059401E">
        <w:rPr>
          <w:b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5940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0EEC">
        <w:rPr>
          <w:b/>
          <w:bCs/>
          <w:color w:val="000000"/>
          <w:kern w:val="3"/>
          <w:sz w:val="24"/>
          <w:szCs w:val="24"/>
          <w:lang w:eastAsia="zh-CN" w:bidi="hi-IN"/>
        </w:rPr>
        <w:t>150 000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0EEC">
        <w:rPr>
          <w:b/>
          <w:bCs/>
          <w:color w:val="000000"/>
          <w:kern w:val="3"/>
          <w:sz w:val="24"/>
          <w:szCs w:val="24"/>
          <w:lang w:eastAsia="zh-CN" w:bidi="hi-IN"/>
        </w:rPr>
        <w:t>90 000</w:t>
      </w:r>
      <w:r w:rsidR="0059401E" w:rsidRPr="0059401E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002D7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2D7D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19D8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0EEC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401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A4D45"/>
    <w:rsid w:val="009B0827"/>
    <w:rsid w:val="009C0648"/>
    <w:rsid w:val="009C460F"/>
    <w:rsid w:val="009C6EA5"/>
    <w:rsid w:val="009F3F69"/>
    <w:rsid w:val="00A007AD"/>
    <w:rsid w:val="00A073A5"/>
    <w:rsid w:val="00A07ADF"/>
    <w:rsid w:val="00A1215E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5242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C463F"/>
    <w:rsid w:val="00CD268F"/>
    <w:rsid w:val="00CE6CA8"/>
    <w:rsid w:val="00CE6F31"/>
    <w:rsid w:val="00D077C7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27FA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98751-8E07-4F76-8CA2-5910526C7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</cp:revision>
  <cp:lastPrinted>2023-02-01T06:27:00Z</cp:lastPrinted>
  <dcterms:created xsi:type="dcterms:W3CDTF">2024-06-18T11:42:00Z</dcterms:created>
  <dcterms:modified xsi:type="dcterms:W3CDTF">2024-07-01T07:04:00Z</dcterms:modified>
</cp:coreProperties>
</file>